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51EE0706" w:rsidR="00E90E49" w:rsidRPr="00897CA1" w:rsidRDefault="00E90E49" w:rsidP="00E35559">
      <w:pPr>
        <w:pStyle w:val="3GPPHeader"/>
        <w:spacing w:after="60"/>
        <w:rPr>
          <w:sz w:val="32"/>
          <w:szCs w:val="32"/>
          <w:highlight w:val="yellow"/>
          <w:lang w:val="de-DE"/>
        </w:rPr>
      </w:pPr>
      <w:r w:rsidRPr="00897CA1">
        <w:rPr>
          <w:lang w:val="de-DE"/>
        </w:rPr>
        <w:t>3GPP TSG-RAN WG</w:t>
      </w:r>
      <w:r w:rsidR="007730BD" w:rsidRPr="00897CA1">
        <w:rPr>
          <w:lang w:val="de-DE"/>
        </w:rPr>
        <w:t>2</w:t>
      </w:r>
      <w:r w:rsidRPr="00897CA1">
        <w:rPr>
          <w:lang w:val="de-DE"/>
        </w:rPr>
        <w:t xml:space="preserve"> #</w:t>
      </w:r>
      <w:r w:rsidR="00DE3FC8" w:rsidRPr="00897CA1">
        <w:rPr>
          <w:lang w:val="de-DE"/>
        </w:rPr>
        <w:t>101bis</w:t>
      </w:r>
      <w:r w:rsidRPr="00897CA1">
        <w:rPr>
          <w:lang w:val="de-DE"/>
        </w:rPr>
        <w:tab/>
      </w:r>
      <w:r w:rsidR="007E3F00">
        <w:rPr>
          <w:sz w:val="32"/>
          <w:szCs w:val="32"/>
          <w:lang w:val="de-DE"/>
        </w:rPr>
        <w:t>R2-1805134</w:t>
      </w:r>
    </w:p>
    <w:p w14:paraId="1ECDC311" w14:textId="4666DF86" w:rsidR="00EC60B5" w:rsidRDefault="00DE3FC8" w:rsidP="00EC60B5">
      <w:pPr>
        <w:pStyle w:val="CRCoverPage"/>
        <w:outlineLvl w:val="0"/>
        <w:rPr>
          <w:b/>
          <w:noProof/>
          <w:sz w:val="24"/>
        </w:rPr>
      </w:pPr>
      <w:r>
        <w:rPr>
          <w:b/>
          <w:noProof/>
          <w:sz w:val="24"/>
        </w:rPr>
        <w:t>Sanya</w:t>
      </w:r>
      <w:r w:rsidR="00531534">
        <w:rPr>
          <w:b/>
          <w:noProof/>
          <w:sz w:val="24"/>
        </w:rPr>
        <w:t xml:space="preserve">, </w:t>
      </w:r>
      <w:r>
        <w:rPr>
          <w:b/>
          <w:noProof/>
          <w:sz w:val="24"/>
        </w:rPr>
        <w:t>China</w:t>
      </w:r>
      <w:r w:rsidR="00317B01">
        <w:rPr>
          <w:b/>
          <w:noProof/>
          <w:sz w:val="24"/>
        </w:rPr>
        <w:t>, 1</w:t>
      </w:r>
      <w:r>
        <w:rPr>
          <w:b/>
          <w:noProof/>
          <w:sz w:val="24"/>
        </w:rPr>
        <w:t>6</w:t>
      </w:r>
      <w:r w:rsidR="00531534">
        <w:rPr>
          <w:b/>
          <w:noProof/>
          <w:sz w:val="24"/>
        </w:rPr>
        <w:t xml:space="preserve"> – </w:t>
      </w:r>
      <w:r>
        <w:rPr>
          <w:b/>
          <w:noProof/>
          <w:sz w:val="24"/>
        </w:rPr>
        <w:t>20</w:t>
      </w:r>
      <w:r w:rsidR="00317B01">
        <w:rPr>
          <w:b/>
          <w:noProof/>
          <w:sz w:val="24"/>
        </w:rPr>
        <w:t xml:space="preserve"> </w:t>
      </w:r>
      <w:r>
        <w:rPr>
          <w:b/>
          <w:noProof/>
          <w:sz w:val="24"/>
        </w:rPr>
        <w:t>April</w:t>
      </w:r>
      <w:r w:rsidR="00317B01">
        <w:rPr>
          <w:b/>
          <w:noProof/>
          <w:sz w:val="24"/>
        </w:rPr>
        <w:t xml:space="preserve"> </w:t>
      </w:r>
      <w:r w:rsidR="00EC60B5">
        <w:rPr>
          <w:b/>
          <w:noProof/>
          <w:sz w:val="24"/>
        </w:rPr>
        <w:t>201</w:t>
      </w:r>
      <w:r>
        <w:rPr>
          <w:b/>
          <w:noProof/>
          <w:sz w:val="24"/>
        </w:rPr>
        <w:t>8</w:t>
      </w:r>
    </w:p>
    <w:p w14:paraId="56C12257" w14:textId="77777777" w:rsidR="00E90E49" w:rsidRPr="00CE0424" w:rsidRDefault="00E90E49" w:rsidP="00357380">
      <w:pPr>
        <w:pStyle w:val="3GPPHeader"/>
      </w:pPr>
    </w:p>
    <w:p w14:paraId="4A4F422A" w14:textId="5CD5B205" w:rsidR="00E90E49" w:rsidRPr="00D84764" w:rsidRDefault="00E90E49" w:rsidP="00311702">
      <w:pPr>
        <w:pStyle w:val="3GPPHeader"/>
        <w:rPr>
          <w:sz w:val="22"/>
          <w:szCs w:val="22"/>
          <w:lang w:val="en-US"/>
        </w:rPr>
      </w:pPr>
      <w:r w:rsidRPr="00D84764">
        <w:rPr>
          <w:sz w:val="22"/>
          <w:szCs w:val="22"/>
          <w:lang w:val="en-US"/>
        </w:rPr>
        <w:t>Agenda Item:</w:t>
      </w:r>
      <w:r w:rsidRPr="00D84764">
        <w:rPr>
          <w:sz w:val="22"/>
          <w:szCs w:val="22"/>
          <w:lang w:val="en-US"/>
        </w:rPr>
        <w:tab/>
      </w:r>
      <w:r w:rsidR="00574605">
        <w:rPr>
          <w:sz w:val="22"/>
          <w:szCs w:val="22"/>
          <w:lang w:val="en-US"/>
        </w:rPr>
        <w:t>9.15.2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FEFFF27" w:rsidR="00E90E49" w:rsidRPr="00AA4612" w:rsidRDefault="003D3C45" w:rsidP="00311702">
      <w:pPr>
        <w:pStyle w:val="3GPPHeader"/>
        <w:rPr>
          <w:sz w:val="22"/>
          <w:szCs w:val="22"/>
        </w:rPr>
      </w:pPr>
      <w:r w:rsidRPr="00AA4612">
        <w:rPr>
          <w:sz w:val="22"/>
          <w:szCs w:val="22"/>
        </w:rPr>
        <w:t>Title:</w:t>
      </w:r>
      <w:r w:rsidR="00E90E49" w:rsidRPr="00AA4612">
        <w:rPr>
          <w:sz w:val="22"/>
          <w:szCs w:val="22"/>
        </w:rPr>
        <w:tab/>
      </w:r>
      <w:r w:rsidR="00E41A32" w:rsidRPr="00AA4612">
        <w:rPr>
          <w:sz w:val="22"/>
          <w:szCs w:val="22"/>
        </w:rPr>
        <w:t>Modelling of PDCP-duplication bearers and logical channel restrictions</w:t>
      </w:r>
    </w:p>
    <w:p w14:paraId="7E783B99" w14:textId="77777777" w:rsidR="00E90E49" w:rsidRPr="00CE0424" w:rsidRDefault="00E90E49" w:rsidP="00D546FF">
      <w:pPr>
        <w:pStyle w:val="3GPPHeader"/>
        <w:rPr>
          <w:sz w:val="22"/>
          <w:szCs w:val="22"/>
        </w:rPr>
      </w:pPr>
      <w:r w:rsidRPr="00AA4612">
        <w:rPr>
          <w:sz w:val="22"/>
          <w:szCs w:val="22"/>
        </w:rPr>
        <w:t>Document for:</w:t>
      </w:r>
      <w:r w:rsidRPr="00AA4612">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w:t>
      </w:r>
      <w:bookmarkStart w:id="0" w:name="_GoBack"/>
      <w:bookmarkEnd w:id="0"/>
      <w:r w:rsidRPr="00CE0424">
        <w:t>tion</w:t>
      </w:r>
    </w:p>
    <w:p w14:paraId="5DD7B1D9" w14:textId="2F320D2C" w:rsidR="00D3005B" w:rsidRPr="00CE0424" w:rsidRDefault="00256D0F" w:rsidP="00CE0424">
      <w:pPr>
        <w:pStyle w:val="BodyText"/>
      </w:pPr>
      <w:r>
        <w:t xml:space="preserve">RAN2 are </w:t>
      </w:r>
      <w:r w:rsidR="00AA4612">
        <w:t xml:space="preserve">currently working on </w:t>
      </w:r>
      <w:r>
        <w:t>implementing PDCP-duplication in the RAN2 specs</w:t>
      </w:r>
      <w:r w:rsidR="00AA4612">
        <w:t>. S</w:t>
      </w:r>
      <w:r>
        <w:t>omething which is still open is how to model the duplicated-bearers and here we discuss remaining open issues so that RAN2 can progress the running CRs.</w:t>
      </w:r>
    </w:p>
    <w:p w14:paraId="665C23AE" w14:textId="392CCDF5" w:rsidR="00186932" w:rsidRDefault="004000E8" w:rsidP="00D84764">
      <w:pPr>
        <w:pStyle w:val="Heading1"/>
      </w:pPr>
      <w:bookmarkStart w:id="1" w:name="_Ref178064866"/>
      <w:r w:rsidRPr="00CE0424">
        <w:t>Discussion</w:t>
      </w:r>
      <w:bookmarkEnd w:id="1"/>
    </w:p>
    <w:p w14:paraId="7391F840" w14:textId="3E05AF92" w:rsidR="00CF794B" w:rsidRDefault="00CF794B" w:rsidP="00CF794B">
      <w:pPr>
        <w:pStyle w:val="Heading2"/>
      </w:pPr>
      <w:r>
        <w:t>Split bearer modelling</w:t>
      </w:r>
    </w:p>
    <w:p w14:paraId="1C7093C7" w14:textId="52D97716" w:rsidR="00CF794B" w:rsidRDefault="00CF794B" w:rsidP="00D84764">
      <w:r>
        <w:t>In URLLC RAN2 is defining PDCP-duplication where a PDCP entity sends packets via two RLC-entities. To progress on the running CR we here discuss which bearer</w:t>
      </w:r>
      <w:r w:rsidR="005B2391">
        <w:t xml:space="preserve"> </w:t>
      </w:r>
      <w:r>
        <w:t>types are used for the different scenarios.</w:t>
      </w:r>
    </w:p>
    <w:p w14:paraId="663C454D" w14:textId="77777777" w:rsidR="005B2391" w:rsidRDefault="005B2391" w:rsidP="00D84764"/>
    <w:p w14:paraId="167D776D" w14:textId="3CF46E93" w:rsidR="00186932" w:rsidRDefault="00186932" w:rsidP="00CF794B">
      <w:pPr>
        <w:pStyle w:val="Heading3"/>
      </w:pPr>
      <w:r>
        <w:t>Carrier aggregation – Both duplicates in the MCG</w:t>
      </w:r>
    </w:p>
    <w:p w14:paraId="2F8447DF" w14:textId="54335D2E" w:rsidR="00186932" w:rsidRDefault="00186932" w:rsidP="00D84764">
      <w:r>
        <w:t>In Carrier Aggregation</w:t>
      </w:r>
      <w:r w:rsidR="007326EA">
        <w:t>, the PDCP entity sends duplicates of each PDCP PDUs to two RLC-entities which are both in the MCG (i.e. the only CG in case of Carrier Aggregation).</w:t>
      </w:r>
      <w:r w:rsidR="00D63826">
        <w:t xml:space="preserve"> This seems natural to implement in RRC as an MCG-bearer</w:t>
      </w:r>
      <w:r w:rsidR="00B41C1C">
        <w:t xml:space="preserve"> in </w:t>
      </w:r>
      <w:r w:rsidR="0016697F">
        <w:t>the sense that it is configured using drb-ToAddMod</w:t>
      </w:r>
      <w:r w:rsidR="00FF62E9">
        <w:t>List</w:t>
      </w:r>
      <w:r w:rsidR="00F32D5D">
        <w:t>/srb-ToAddModList</w:t>
      </w:r>
      <w:r w:rsidR="0016697F">
        <w:t xml:space="preserve"> only (not in drb-ToAddMod</w:t>
      </w:r>
      <w:r w:rsidR="00FF62E9">
        <w:t>List</w:t>
      </w:r>
      <w:r w:rsidR="0016697F">
        <w:t>SCG</w:t>
      </w:r>
      <w:r w:rsidR="00F32D5D">
        <w:t>/srb-ToAddModListSCG</w:t>
      </w:r>
      <w:r w:rsidR="0016697F">
        <w:t>)</w:t>
      </w:r>
      <w:r w:rsidR="00331EFC">
        <w:t>.</w:t>
      </w:r>
      <w:r w:rsidR="00B92AB9">
        <w:t xml:space="preserve"> When duplication is deactivated </w:t>
      </w:r>
      <w:r w:rsidR="00490DF2">
        <w:t xml:space="preserve">by a MAC CE </w:t>
      </w:r>
      <w:r w:rsidR="00B92AB9">
        <w:t xml:space="preserve">the fallback bearer </w:t>
      </w:r>
      <w:r w:rsidR="00490DF2">
        <w:t>is a</w:t>
      </w:r>
      <w:r w:rsidR="00B92AB9">
        <w:t xml:space="preserve"> normal MCG bearer.</w:t>
      </w:r>
    </w:p>
    <w:p w14:paraId="019618B5" w14:textId="1371BDAB" w:rsidR="007326EA" w:rsidRDefault="007326EA" w:rsidP="00D84764"/>
    <w:p w14:paraId="6FC16DE2" w14:textId="61D8005E" w:rsidR="007326EA" w:rsidRDefault="007326EA" w:rsidP="007326EA">
      <w:pPr>
        <w:jc w:val="center"/>
      </w:pPr>
      <w:r>
        <w:rPr>
          <w:noProof/>
        </w:rPr>
        <w:drawing>
          <wp:inline distT="0" distB="0" distL="0" distR="0" wp14:anchorId="2287AE07" wp14:editId="7114785D">
            <wp:extent cx="1771650" cy="1610356"/>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475" cy="1616559"/>
                    </a:xfrm>
                    <a:prstGeom prst="rect">
                      <a:avLst/>
                    </a:prstGeom>
                    <a:noFill/>
                  </pic:spPr>
                </pic:pic>
              </a:graphicData>
            </a:graphic>
          </wp:inline>
        </w:drawing>
      </w:r>
    </w:p>
    <w:p w14:paraId="3692F648" w14:textId="77777777" w:rsidR="00D63826" w:rsidRDefault="00D63826" w:rsidP="00D63826"/>
    <w:p w14:paraId="037EC176" w14:textId="0C92D02D" w:rsidR="00D63826" w:rsidRDefault="00D63826" w:rsidP="00D63826">
      <w:pPr>
        <w:pStyle w:val="Proposal"/>
      </w:pPr>
      <w:bookmarkStart w:id="2" w:name="_Toc509845406"/>
      <w:bookmarkStart w:id="3" w:name="_Toc509848240"/>
      <w:bookmarkStart w:id="4" w:name="_Toc509848599"/>
      <w:r>
        <w:t>For PDCP duplication</w:t>
      </w:r>
      <w:r w:rsidR="00836121">
        <w:t xml:space="preserve"> of DRBs and SRBs</w:t>
      </w:r>
      <w:r>
        <w:t>, a PDCP</w:t>
      </w:r>
      <w:r w:rsidR="00BC6358">
        <w:t xml:space="preserve"> </w:t>
      </w:r>
      <w:r>
        <w:t xml:space="preserve">duplication bearer </w:t>
      </w:r>
      <w:r w:rsidR="00B87B72">
        <w:t>using</w:t>
      </w:r>
      <w:r>
        <w:t xml:space="preserve"> CA </w:t>
      </w:r>
      <w:r w:rsidR="00B41C1C">
        <w:t>is configured in drb-ToAddMod</w:t>
      </w:r>
      <w:r w:rsidR="006B1FCC">
        <w:t>List</w:t>
      </w:r>
      <w:r w:rsidR="00D10D0C">
        <w:t>/srb-ToAddModList</w:t>
      </w:r>
      <w:r w:rsidR="00B41C1C">
        <w:t xml:space="preserve"> only</w:t>
      </w:r>
      <w:r>
        <w:t>.</w:t>
      </w:r>
      <w:bookmarkEnd w:id="2"/>
      <w:bookmarkEnd w:id="3"/>
      <w:bookmarkEnd w:id="4"/>
    </w:p>
    <w:p w14:paraId="5F280162" w14:textId="0FDCF71D" w:rsidR="000C0490" w:rsidRDefault="00B87B72" w:rsidP="00D63826">
      <w:pPr>
        <w:pStyle w:val="Proposal"/>
      </w:pPr>
      <w:r>
        <w:t>For a DRB with PDCP duplication using CA</w:t>
      </w:r>
      <w:r w:rsidR="005200EA">
        <w:t>, the fallback bearer is a normal MCG bearer when duplication is deactivated by a MAC CE.</w:t>
      </w:r>
    </w:p>
    <w:p w14:paraId="271F91EE" w14:textId="56031C5E" w:rsidR="00186932" w:rsidRDefault="00186932" w:rsidP="00D84764"/>
    <w:p w14:paraId="50641B3D" w14:textId="1BA5E260" w:rsidR="00186932" w:rsidRDefault="00186932" w:rsidP="00CF794B">
      <w:pPr>
        <w:pStyle w:val="Heading3"/>
      </w:pPr>
      <w:r>
        <w:lastRenderedPageBreak/>
        <w:t>Dual Connectivity – Both duplicates in the SCG</w:t>
      </w:r>
    </w:p>
    <w:p w14:paraId="6FF67118" w14:textId="45E0F085" w:rsidR="00186932" w:rsidRDefault="00D63826" w:rsidP="00D84764">
      <w:r>
        <w:t>In Dual Connectivity where both duplicates are sent in the SCG, the PDCP entity applies SCG-security and this PDCP entity sends duplicates via two RLC-entities which are both in the SCG. This seems natural to implement in RRC as an SCG-bearer</w:t>
      </w:r>
      <w:r w:rsidR="000C026F">
        <w:t xml:space="preserve"> in the sense that it is configured using drb-ToAddMod</w:t>
      </w:r>
      <w:r w:rsidR="00FF62E9">
        <w:t>List</w:t>
      </w:r>
      <w:r w:rsidR="000C026F">
        <w:t>SCG</w:t>
      </w:r>
      <w:r w:rsidR="00A67B9E">
        <w:t>/srb-ToAddModListSCG</w:t>
      </w:r>
      <w:r w:rsidR="000C026F">
        <w:t xml:space="preserve"> only (not in drb-ToAddMod</w:t>
      </w:r>
      <w:r w:rsidR="00FF62E9">
        <w:t>List</w:t>
      </w:r>
      <w:r w:rsidR="00A67B9E">
        <w:t>/srb-ToAddModList</w:t>
      </w:r>
      <w:r w:rsidR="000C026F">
        <w:t>)</w:t>
      </w:r>
      <w:r>
        <w:t>.</w:t>
      </w:r>
      <w:r w:rsidR="009855C0">
        <w:t xml:space="preserve"> When duplication is deactivated by a MAC CE the fallback bearer is an SCG bearer.</w:t>
      </w:r>
    </w:p>
    <w:p w14:paraId="3FFF1F29" w14:textId="68C56BC1" w:rsidR="00186932" w:rsidRDefault="007326EA" w:rsidP="007326EA">
      <w:pPr>
        <w:jc w:val="center"/>
      </w:pPr>
      <w:r>
        <w:rPr>
          <w:noProof/>
        </w:rPr>
        <w:drawing>
          <wp:inline distT="0" distB="0" distL="0" distR="0" wp14:anchorId="6C9E22CC" wp14:editId="19E929C5">
            <wp:extent cx="1743075" cy="158438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47525" cy="1588428"/>
                    </a:xfrm>
                    <a:prstGeom prst="rect">
                      <a:avLst/>
                    </a:prstGeom>
                    <a:noFill/>
                  </pic:spPr>
                </pic:pic>
              </a:graphicData>
            </a:graphic>
          </wp:inline>
        </w:drawing>
      </w:r>
    </w:p>
    <w:p w14:paraId="78C3B6EF" w14:textId="4D665E2F" w:rsidR="00D63826" w:rsidRDefault="00D63826" w:rsidP="00424922"/>
    <w:p w14:paraId="39AADB71" w14:textId="77777777" w:rsidR="00D63826" w:rsidRDefault="00D63826" w:rsidP="00D63826"/>
    <w:p w14:paraId="6AB14B73" w14:textId="7F2A73D2" w:rsidR="00D63826" w:rsidRDefault="00D63826" w:rsidP="00D63826">
      <w:pPr>
        <w:pStyle w:val="Proposal"/>
      </w:pPr>
      <w:bookmarkStart w:id="5" w:name="_Toc509845407"/>
      <w:bookmarkStart w:id="6" w:name="_Toc509848241"/>
      <w:bookmarkStart w:id="7" w:name="_Toc509848600"/>
      <w:r>
        <w:t>For PDCP duplication</w:t>
      </w:r>
      <w:r w:rsidR="00836121">
        <w:t xml:space="preserve"> of DRBs and SRBs</w:t>
      </w:r>
      <w:r>
        <w:t>, a PDCP</w:t>
      </w:r>
      <w:r w:rsidR="00BC6358">
        <w:t xml:space="preserve"> </w:t>
      </w:r>
      <w:r>
        <w:t xml:space="preserve">duplication bearer in DC </w:t>
      </w:r>
      <w:r w:rsidR="00C67D27">
        <w:t>where both duplicates go in the SCG</w:t>
      </w:r>
      <w:r w:rsidR="006B1FCC">
        <w:t>,</w:t>
      </w:r>
      <w:r w:rsidR="00C67D27">
        <w:t xml:space="preserve"> is configured in drb-ToAddMod</w:t>
      </w:r>
      <w:r w:rsidR="006B1FCC">
        <w:t>List</w:t>
      </w:r>
      <w:r w:rsidR="00C67D27">
        <w:t>SCG</w:t>
      </w:r>
      <w:r w:rsidR="00D10D0C">
        <w:t>/srb-ToAddModListSCG</w:t>
      </w:r>
      <w:r w:rsidR="006B1FCC">
        <w:t xml:space="preserve"> only</w:t>
      </w:r>
      <w:r>
        <w:t>.</w:t>
      </w:r>
      <w:bookmarkEnd w:id="5"/>
      <w:bookmarkEnd w:id="6"/>
      <w:bookmarkEnd w:id="7"/>
    </w:p>
    <w:p w14:paraId="68F87050" w14:textId="730AC256" w:rsidR="00DE620A" w:rsidRDefault="00BC6358" w:rsidP="00D63826">
      <w:pPr>
        <w:pStyle w:val="Proposal"/>
      </w:pPr>
      <w:r>
        <w:t xml:space="preserve">For a DRB with PDCP duplication </w:t>
      </w:r>
      <w:r w:rsidR="00A56CB9">
        <w:t>using</w:t>
      </w:r>
      <w:r w:rsidR="000150DD">
        <w:t xml:space="preserve"> DC where both duplicates go in the SCG</w:t>
      </w:r>
      <w:r>
        <w:t>, the fallback bearer is a</w:t>
      </w:r>
      <w:r w:rsidR="00A56CB9">
        <w:t>n</w:t>
      </w:r>
      <w:r>
        <w:t xml:space="preserve"> </w:t>
      </w:r>
      <w:r w:rsidR="00A56CB9">
        <w:t>S</w:t>
      </w:r>
      <w:r>
        <w:t>CG bearer when duplication is deactivated by a MAC CE</w:t>
      </w:r>
      <w:r w:rsidR="00150ABB">
        <w:t>.</w:t>
      </w:r>
    </w:p>
    <w:p w14:paraId="6B381840" w14:textId="6B323BC3" w:rsidR="00D63826" w:rsidRDefault="00D63826" w:rsidP="00CF794B"/>
    <w:p w14:paraId="012B9A8F" w14:textId="77777777" w:rsidR="00D63826" w:rsidRDefault="00D63826" w:rsidP="007326EA">
      <w:pPr>
        <w:jc w:val="center"/>
      </w:pPr>
    </w:p>
    <w:p w14:paraId="6F604738" w14:textId="781589CA" w:rsidR="00186932" w:rsidRDefault="00186932" w:rsidP="00CF794B">
      <w:pPr>
        <w:pStyle w:val="Heading3"/>
      </w:pPr>
      <w:r>
        <w:t>Dual Connectivity – One duplicates in each CG</w:t>
      </w:r>
    </w:p>
    <w:p w14:paraId="0D213CF7" w14:textId="51EA31F6" w:rsidR="00186932" w:rsidRDefault="00D63826" w:rsidP="00D84764">
      <w:r>
        <w:t xml:space="preserve">In Dual Connectivity </w:t>
      </w:r>
      <w:r w:rsidR="006552E2">
        <w:t xml:space="preserve">there is also the case where </w:t>
      </w:r>
      <w:r>
        <w:t>one duplicate is sent via an RLC-entity in the MCG and another duplicate sent via the SCG</w:t>
      </w:r>
      <w:r w:rsidR="00424922">
        <w:t xml:space="preserve">. We assume the security of the MCG should be applied. In this case it </w:t>
      </w:r>
      <w:r>
        <w:t xml:space="preserve">seems natural to implement </w:t>
      </w:r>
      <w:r w:rsidR="00424922">
        <w:t>it as a split</w:t>
      </w:r>
      <w:r>
        <w:t>-bearer</w:t>
      </w:r>
      <w:r w:rsidR="00FF62E9">
        <w:t xml:space="preserve"> in the sense that it is configured using both drb-ToAddModList</w:t>
      </w:r>
      <w:r w:rsidR="00A67B9E">
        <w:t>/srb-ToAddModList</w:t>
      </w:r>
      <w:r w:rsidR="00FF62E9">
        <w:t xml:space="preserve"> and </w:t>
      </w:r>
      <w:r w:rsidR="00A67B9E">
        <w:t>drb-ToAddModListSCG/srb-ToAddModListSCG</w:t>
      </w:r>
      <w:r>
        <w:t>.</w:t>
      </w:r>
      <w:r w:rsidR="00105F81">
        <w:t xml:space="preserve"> When duplication is deactivated by a MAC CE the fallback bearer is a split bearer.</w:t>
      </w:r>
    </w:p>
    <w:p w14:paraId="290400D9" w14:textId="3CD7AB82" w:rsidR="00186932" w:rsidRDefault="007326EA" w:rsidP="00424922">
      <w:pPr>
        <w:jc w:val="center"/>
      </w:pPr>
      <w:r>
        <w:rPr>
          <w:noProof/>
        </w:rPr>
        <w:drawing>
          <wp:inline distT="0" distB="0" distL="0" distR="0" wp14:anchorId="40ABBA19" wp14:editId="39C128FF">
            <wp:extent cx="3810000" cy="1644969"/>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28053" cy="1652764"/>
                    </a:xfrm>
                    <a:prstGeom prst="rect">
                      <a:avLst/>
                    </a:prstGeom>
                    <a:noFill/>
                  </pic:spPr>
                </pic:pic>
              </a:graphicData>
            </a:graphic>
          </wp:inline>
        </w:drawing>
      </w:r>
    </w:p>
    <w:p w14:paraId="475B4E2D" w14:textId="1CF67BAD" w:rsidR="00186932" w:rsidRDefault="00186932" w:rsidP="00D84764"/>
    <w:p w14:paraId="619FDCE0" w14:textId="6D8138A5" w:rsidR="00186932" w:rsidRDefault="00186932" w:rsidP="00186932">
      <w:pPr>
        <w:pStyle w:val="Proposal"/>
      </w:pPr>
      <w:bookmarkStart w:id="8" w:name="_Toc509845408"/>
      <w:bookmarkStart w:id="9" w:name="_Toc509848242"/>
      <w:bookmarkStart w:id="10" w:name="_Toc509848601"/>
      <w:r>
        <w:t>For PDCP duplication</w:t>
      </w:r>
      <w:r w:rsidR="00836121">
        <w:t xml:space="preserve"> of DRBs and SRBs</w:t>
      </w:r>
      <w:r>
        <w:t xml:space="preserve">, a PDCP-duplication bearer in DC where one duplicate goes </w:t>
      </w:r>
      <w:r w:rsidR="005663D5">
        <w:t>in</w:t>
      </w:r>
      <w:r>
        <w:t xml:space="preserve"> the MCG and one duplicate goes </w:t>
      </w:r>
      <w:r w:rsidR="005663D5">
        <w:t>in</w:t>
      </w:r>
      <w:r>
        <w:t xml:space="preserve"> the SCG</w:t>
      </w:r>
      <w:r w:rsidR="00D10D0C">
        <w:t>, is configured in both drb-ToAddModList/srb-ToAddModList and drb-ToAddModListSCG/srb-ToAddModListSCG</w:t>
      </w:r>
      <w:r>
        <w:t>.</w:t>
      </w:r>
      <w:bookmarkEnd w:id="8"/>
      <w:bookmarkEnd w:id="9"/>
      <w:bookmarkEnd w:id="10"/>
    </w:p>
    <w:p w14:paraId="538FBCDC" w14:textId="2121593B" w:rsidR="00150ABB" w:rsidRDefault="00150ABB" w:rsidP="00186932">
      <w:pPr>
        <w:pStyle w:val="Proposal"/>
      </w:pPr>
      <w:r>
        <w:t xml:space="preserve">For a DRB with PDCP duplication using DC where </w:t>
      </w:r>
      <w:r w:rsidR="005663D5">
        <w:t>one duplicate goes in the MCG and one duplicate goes in the SCG</w:t>
      </w:r>
      <w:r>
        <w:t xml:space="preserve">, the fallback bearer is a </w:t>
      </w:r>
      <w:r w:rsidR="006A2D1B">
        <w:t>split</w:t>
      </w:r>
      <w:r>
        <w:t xml:space="preserve"> bearer when duplication is deactivated by a MAC CE</w:t>
      </w:r>
      <w:r w:rsidR="006A2D1B">
        <w:t>.</w:t>
      </w:r>
    </w:p>
    <w:p w14:paraId="113BBF5D" w14:textId="293A1BB9" w:rsidR="00186932" w:rsidRDefault="00186932" w:rsidP="00D84764"/>
    <w:p w14:paraId="35464114" w14:textId="32E3AE0E" w:rsidR="00CF794B" w:rsidRDefault="00CF794B" w:rsidP="00CF794B">
      <w:pPr>
        <w:pStyle w:val="Heading2"/>
      </w:pPr>
      <w:r>
        <w:t>Logical channel restrictions</w:t>
      </w:r>
    </w:p>
    <w:p w14:paraId="5874F71C" w14:textId="6DE8DCDB" w:rsidR="00CF794B" w:rsidRDefault="00CF794B" w:rsidP="00D84764">
      <w:r>
        <w:t>RAN2 has agreed that it should be possible for the eNB to provide a logical channel restriction. The main use case for this is to ensure that different duplicates are not sent on the same cell. RAN2 further agreed that when PDCP-duplication is deactivated (which it can be by a MAC CE) the restriction is not applicable anymore and the reasoning for this is that in that case there is no duplicates which risk being sent on the same carrier.</w:t>
      </w:r>
    </w:p>
    <w:p w14:paraId="277612BB" w14:textId="586062C4" w:rsidR="00E41A32" w:rsidRDefault="00836121" w:rsidP="00836121">
      <w:r>
        <w:t>It must be possible for the eNB to configure this restriction for the case</w:t>
      </w:r>
      <w:r w:rsidR="00006313">
        <w:t>s when both duplicates go via the same CG</w:t>
      </w:r>
      <w:r>
        <w:t xml:space="preserve">. However, it is still open if it should be possible to use this restriction for the </w:t>
      </w:r>
      <w:r w:rsidR="003C328A">
        <w:t xml:space="preserve">case when </w:t>
      </w:r>
      <w:r w:rsidR="00524875">
        <w:t>the duplicates go in different CGs</w:t>
      </w:r>
      <w:r w:rsidR="004178CE">
        <w:t>.</w:t>
      </w:r>
    </w:p>
    <w:p w14:paraId="6EC5ADF3" w14:textId="60EE1436" w:rsidR="00E41A32" w:rsidRDefault="00E41A32" w:rsidP="00E41A32">
      <w:pPr>
        <w:pStyle w:val="Proposal"/>
      </w:pPr>
      <w:bookmarkStart w:id="11" w:name="_Toc509848602"/>
      <w:r>
        <w:t xml:space="preserve">The logical channel-to-cell-restriction can be configured for </w:t>
      </w:r>
      <w:r w:rsidR="00006313">
        <w:t xml:space="preserve">an </w:t>
      </w:r>
      <w:r>
        <w:t>PDCP-duplication bearer</w:t>
      </w:r>
      <w:r w:rsidR="00006313">
        <w:t xml:space="preserve"> where one duplicate goes in the MCG and one in the SCG</w:t>
      </w:r>
      <w:r>
        <w:t>.</w:t>
      </w:r>
      <w:bookmarkEnd w:id="11"/>
    </w:p>
    <w:p w14:paraId="361CF16A" w14:textId="39DC0FE6" w:rsidR="00CF794B" w:rsidRDefault="004178CE" w:rsidP="00D84764">
      <w:r>
        <w:t xml:space="preserve">Also, it is open whether the logical channel-to-cell-restriction can be applied for the case when duplication is not configured at all. </w:t>
      </w:r>
      <w:r w:rsidR="00836121">
        <w:t>W</w:t>
      </w:r>
      <w:r w:rsidR="00CF794B">
        <w:t xml:space="preserve">e believe that if RAN2 makes the effort of standardizing this functionality it would be beneficial if this functionality is not restricted to only be used for PDCP duplication. Rather, if the eNB wants it can </w:t>
      </w:r>
      <w:r w:rsidR="00836121">
        <w:t>configure a restriction which can be applied in the normal CA case it should also be possible.</w:t>
      </w:r>
      <w:r w:rsidR="00F93094">
        <w:t xml:space="preserve"> This may for example be useful if the UE has SPS-resources on a serving cell which for example the UE shall only send VoIP on, but not some web-browsing traffic, etc.</w:t>
      </w:r>
    </w:p>
    <w:p w14:paraId="519CAB6E" w14:textId="01C2B09A" w:rsidR="00CF794B" w:rsidRDefault="00CF794B" w:rsidP="00836121">
      <w:pPr>
        <w:pStyle w:val="Proposal"/>
      </w:pPr>
      <w:bookmarkStart w:id="12" w:name="_Toc509848243"/>
      <w:bookmarkStart w:id="13" w:name="_Toc509848603"/>
      <w:r>
        <w:t>The logical channel-to-cell-restriction</w:t>
      </w:r>
      <w:r w:rsidR="00E41A32">
        <w:t xml:space="preserve"> can be configured even if </w:t>
      </w:r>
      <w:r>
        <w:t>PDCP duplication is not configured.</w:t>
      </w:r>
      <w:bookmarkEnd w:id="12"/>
      <w:bookmarkEnd w:id="13"/>
    </w:p>
    <w:p w14:paraId="5A4038E7" w14:textId="77777777" w:rsidR="00D84764" w:rsidRPr="00D84764" w:rsidRDefault="00D84764" w:rsidP="00D84764"/>
    <w:p w14:paraId="7E690B51" w14:textId="77777777" w:rsidR="00C01F33" w:rsidRPr="00CE0424" w:rsidRDefault="00C01F33" w:rsidP="00CE0424">
      <w:pPr>
        <w:pStyle w:val="Heading1"/>
      </w:pPr>
      <w:r w:rsidRPr="00CE0424">
        <w:t>Conclusion</w:t>
      </w:r>
    </w:p>
    <w:p w14:paraId="5C342F4B" w14:textId="49352B6E" w:rsidR="008E065E" w:rsidRDefault="008E065E" w:rsidP="008E065E">
      <w:pPr>
        <w:pStyle w:val="BodyText"/>
        <w:rPr>
          <w:b/>
          <w:bCs/>
        </w:rPr>
      </w:pPr>
    </w:p>
    <w:p w14:paraId="738D40BF" w14:textId="77777777" w:rsidR="004178C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6332B6F" w14:textId="20C3AFAC" w:rsidR="007B70D5" w:rsidRDefault="008E065E" w:rsidP="007B70D5">
      <w:pPr>
        <w:pStyle w:val="Proposal"/>
        <w:numPr>
          <w:ilvl w:val="0"/>
          <w:numId w:val="17"/>
        </w:numPr>
      </w:pPr>
      <w:r>
        <w:fldChar w:fldCharType="end"/>
      </w:r>
      <w:r w:rsidR="007B70D5" w:rsidRPr="007B70D5">
        <w:t xml:space="preserve"> </w:t>
      </w:r>
      <w:r w:rsidR="00146CAE">
        <w:t>For PDCP duplication of DRBs and SRBs, a PDCP duplication bearer using CA is configured in drb-ToAddModList/srb-ToAddModList only</w:t>
      </w:r>
      <w:r w:rsidR="007B70D5">
        <w:t>.</w:t>
      </w:r>
    </w:p>
    <w:p w14:paraId="7415EB82" w14:textId="1C259ED9" w:rsidR="007B70D5" w:rsidRDefault="007B70D5" w:rsidP="007B70D5">
      <w:pPr>
        <w:pStyle w:val="Proposal"/>
      </w:pPr>
      <w:r>
        <w:t>For a DRB with PDCP duplication using CA, the fallback bearer is a normal MCG bearer when duplication is deactivated by a MAC CE.</w:t>
      </w:r>
    </w:p>
    <w:p w14:paraId="4DF9A23C" w14:textId="7E229DB5" w:rsidR="007B70D5" w:rsidRDefault="00353E65" w:rsidP="007B70D5">
      <w:pPr>
        <w:pStyle w:val="Proposal"/>
      </w:pPr>
      <w:r>
        <w:t>For PDCP duplication of DRBs and SRBs, a PDCP duplication bearer in DC where both duplicates go in the SCG, is configured in drb-ToAddModListSCG/srb-ToAddModListSCG only</w:t>
      </w:r>
      <w:r w:rsidR="007B70D5">
        <w:t>.</w:t>
      </w:r>
    </w:p>
    <w:p w14:paraId="7CD1A98A" w14:textId="1F14C0FF" w:rsidR="007B70D5" w:rsidRDefault="00353E65" w:rsidP="007B70D5">
      <w:pPr>
        <w:pStyle w:val="Proposal"/>
      </w:pPr>
      <w:r>
        <w:t>For a DRB with PDCP duplication using DC where both duplicates go in the SCG, the fallback bearer is an SCG bearer when duplication is deactivated by a MAC CE</w:t>
      </w:r>
      <w:r w:rsidR="007B70D5">
        <w:t>.</w:t>
      </w:r>
    </w:p>
    <w:p w14:paraId="54F00220" w14:textId="77777777" w:rsidR="000C34CA" w:rsidRDefault="000C34CA" w:rsidP="000C34CA">
      <w:pPr>
        <w:pStyle w:val="Proposal"/>
      </w:pPr>
      <w:r>
        <w:t>For PDCP duplication of DRBs and SRBs, a PDCP-duplication bearer in DC where one duplicate goes in the MCG and one duplicate goes in the SCG, is configured in both drb-ToAddModList/srb-ToAddModList and drb-ToAddModListSCG/srb-ToAddModListSCG.</w:t>
      </w:r>
    </w:p>
    <w:p w14:paraId="168E71E6" w14:textId="77777777" w:rsidR="000C34CA" w:rsidRDefault="000C34CA" w:rsidP="000C34CA">
      <w:pPr>
        <w:pStyle w:val="Proposal"/>
      </w:pPr>
      <w:r>
        <w:t>For a DRB with PDCP duplication using DC where one duplicate goes in the MCG and one duplicate goes in the SCG, the fallback bearer is a split bearer when duplication is deactivated by a MAC CE.</w:t>
      </w:r>
    </w:p>
    <w:p w14:paraId="4360C0CF" w14:textId="77777777" w:rsidR="000C34CA" w:rsidRDefault="000C34CA" w:rsidP="000C34CA">
      <w:pPr>
        <w:pStyle w:val="Proposal"/>
      </w:pPr>
      <w:r>
        <w:t>The logical channel-to-cell-restriction can be configured for an PDCP-duplication bearer where one duplicate goes in the MCG and one in the SCG.</w:t>
      </w:r>
    </w:p>
    <w:p w14:paraId="574FF84A" w14:textId="77777777" w:rsidR="000C34CA" w:rsidRDefault="000C34CA" w:rsidP="000C34CA">
      <w:pPr>
        <w:pStyle w:val="Proposal"/>
      </w:pPr>
      <w:r>
        <w:t>The logical channel-to-cell-restriction can be configured even if PDCP duplication is not configured.</w:t>
      </w:r>
    </w:p>
    <w:p w14:paraId="6A4BBE13" w14:textId="77777777" w:rsidR="007B70D5" w:rsidRDefault="007B70D5" w:rsidP="007B70D5">
      <w:pPr>
        <w:pStyle w:val="Proposal"/>
        <w:numPr>
          <w:ilvl w:val="0"/>
          <w:numId w:val="0"/>
        </w:numPr>
        <w:ind w:left="1701"/>
      </w:pPr>
    </w:p>
    <w:p w14:paraId="0C30B33E" w14:textId="77777777" w:rsidR="00311702" w:rsidRPr="00D04434" w:rsidRDefault="00311702" w:rsidP="00AB0BC8">
      <w:pPr>
        <w:rPr>
          <w:b/>
          <w:bCs/>
        </w:rPr>
      </w:pPr>
    </w:p>
    <w:sectPr w:rsidR="00311702" w:rsidRPr="00D0443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D5A66" w14:textId="77777777" w:rsidR="00B4429E" w:rsidRDefault="00B4429E">
      <w:r>
        <w:separator/>
      </w:r>
    </w:p>
  </w:endnote>
  <w:endnote w:type="continuationSeparator" w:id="0">
    <w:p w14:paraId="19AD396F" w14:textId="77777777" w:rsidR="00B4429E" w:rsidRDefault="00B4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DD822E7" w:rsidR="00CF794B" w:rsidRDefault="00CF79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1E0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1E0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BA8BA" w14:textId="77777777" w:rsidR="00B4429E" w:rsidRDefault="00B4429E">
      <w:r>
        <w:separator/>
      </w:r>
    </w:p>
  </w:footnote>
  <w:footnote w:type="continuationSeparator" w:id="0">
    <w:p w14:paraId="21D64357" w14:textId="77777777" w:rsidR="00B4429E" w:rsidRDefault="00B44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F794B" w:rsidRDefault="00CF79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442C45"/>
    <w:multiLevelType w:val="hybridMultilevel"/>
    <w:tmpl w:val="063C81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4"/>
  </w:num>
  <w:num w:numId="15">
    <w:abstractNumId w:val="3"/>
  </w:num>
  <w:num w:numId="16">
    <w:abstractNumId w:val="3"/>
  </w:num>
  <w:num w:numId="17">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5009"/>
    <w:rsid w:val="00006313"/>
    <w:rsid w:val="00006446"/>
    <w:rsid w:val="00006896"/>
    <w:rsid w:val="00006B58"/>
    <w:rsid w:val="00007CDC"/>
    <w:rsid w:val="00011B28"/>
    <w:rsid w:val="000150DD"/>
    <w:rsid w:val="00015D15"/>
    <w:rsid w:val="000252C0"/>
    <w:rsid w:val="0002564D"/>
    <w:rsid w:val="00025ECA"/>
    <w:rsid w:val="00027939"/>
    <w:rsid w:val="000325B8"/>
    <w:rsid w:val="00034C15"/>
    <w:rsid w:val="00036BA1"/>
    <w:rsid w:val="00040D0A"/>
    <w:rsid w:val="00042294"/>
    <w:rsid w:val="000422E2"/>
    <w:rsid w:val="00042F22"/>
    <w:rsid w:val="000444EF"/>
    <w:rsid w:val="00052A07"/>
    <w:rsid w:val="000534E3"/>
    <w:rsid w:val="0005606A"/>
    <w:rsid w:val="0005644D"/>
    <w:rsid w:val="00057117"/>
    <w:rsid w:val="000616E7"/>
    <w:rsid w:val="0006487E"/>
    <w:rsid w:val="00065E1A"/>
    <w:rsid w:val="00077E5F"/>
    <w:rsid w:val="0008036A"/>
    <w:rsid w:val="00081AE6"/>
    <w:rsid w:val="0008203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26F"/>
    <w:rsid w:val="000C0490"/>
    <w:rsid w:val="000C165A"/>
    <w:rsid w:val="000C2E19"/>
    <w:rsid w:val="000C34CA"/>
    <w:rsid w:val="000D0D07"/>
    <w:rsid w:val="000D4797"/>
    <w:rsid w:val="000E0527"/>
    <w:rsid w:val="000E1E92"/>
    <w:rsid w:val="000F06D6"/>
    <w:rsid w:val="000F0EB1"/>
    <w:rsid w:val="000F1106"/>
    <w:rsid w:val="000F3BE9"/>
    <w:rsid w:val="000F3F6C"/>
    <w:rsid w:val="000F6DF3"/>
    <w:rsid w:val="001005FF"/>
    <w:rsid w:val="00101DB2"/>
    <w:rsid w:val="00105F81"/>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6CAE"/>
    <w:rsid w:val="00150ABB"/>
    <w:rsid w:val="00151E23"/>
    <w:rsid w:val="001526E0"/>
    <w:rsid w:val="001551B5"/>
    <w:rsid w:val="001643A8"/>
    <w:rsid w:val="001659C1"/>
    <w:rsid w:val="0016697F"/>
    <w:rsid w:val="00173A8E"/>
    <w:rsid w:val="00177795"/>
    <w:rsid w:val="0018143F"/>
    <w:rsid w:val="00186932"/>
    <w:rsid w:val="00190AC1"/>
    <w:rsid w:val="001914D2"/>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AA5"/>
    <w:rsid w:val="00256D0F"/>
    <w:rsid w:val="00257543"/>
    <w:rsid w:val="002617E7"/>
    <w:rsid w:val="00261FC8"/>
    <w:rsid w:val="00264228"/>
    <w:rsid w:val="00264334"/>
    <w:rsid w:val="0026473E"/>
    <w:rsid w:val="00266214"/>
    <w:rsid w:val="00267C83"/>
    <w:rsid w:val="0027144F"/>
    <w:rsid w:val="00271F3A"/>
    <w:rsid w:val="00273278"/>
    <w:rsid w:val="00273776"/>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7F0"/>
    <w:rsid w:val="002C41E6"/>
    <w:rsid w:val="002D071A"/>
    <w:rsid w:val="002D34B2"/>
    <w:rsid w:val="002D4D54"/>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1EFC"/>
    <w:rsid w:val="00334579"/>
    <w:rsid w:val="00335858"/>
    <w:rsid w:val="00336BDA"/>
    <w:rsid w:val="00342BD7"/>
    <w:rsid w:val="00343A07"/>
    <w:rsid w:val="00346DB5"/>
    <w:rsid w:val="003477B1"/>
    <w:rsid w:val="00353E65"/>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328A"/>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78CE"/>
    <w:rsid w:val="00421105"/>
    <w:rsid w:val="004242F4"/>
    <w:rsid w:val="00424922"/>
    <w:rsid w:val="00427248"/>
    <w:rsid w:val="00437447"/>
    <w:rsid w:val="00440286"/>
    <w:rsid w:val="00441A92"/>
    <w:rsid w:val="004425F8"/>
    <w:rsid w:val="00444F56"/>
    <w:rsid w:val="00446488"/>
    <w:rsid w:val="004517AA"/>
    <w:rsid w:val="00452CAC"/>
    <w:rsid w:val="00457565"/>
    <w:rsid w:val="00457B71"/>
    <w:rsid w:val="0046062A"/>
    <w:rsid w:val="00465F3A"/>
    <w:rsid w:val="004669E2"/>
    <w:rsid w:val="00470C31"/>
    <w:rsid w:val="004725E9"/>
    <w:rsid w:val="004734D0"/>
    <w:rsid w:val="0047556B"/>
    <w:rsid w:val="00477768"/>
    <w:rsid w:val="00490DF2"/>
    <w:rsid w:val="00492BC5"/>
    <w:rsid w:val="004964F1"/>
    <w:rsid w:val="004A16BC"/>
    <w:rsid w:val="004A2B94"/>
    <w:rsid w:val="004B59A2"/>
    <w:rsid w:val="004B7C0C"/>
    <w:rsid w:val="004C3898"/>
    <w:rsid w:val="004D36B1"/>
    <w:rsid w:val="004D7EBD"/>
    <w:rsid w:val="004E2680"/>
    <w:rsid w:val="004E28F9"/>
    <w:rsid w:val="004E462E"/>
    <w:rsid w:val="004E56DC"/>
    <w:rsid w:val="004E76F4"/>
    <w:rsid w:val="004F0B4E"/>
    <w:rsid w:val="004F0B6C"/>
    <w:rsid w:val="004F2078"/>
    <w:rsid w:val="004F3CD7"/>
    <w:rsid w:val="004F4DA3"/>
    <w:rsid w:val="00506557"/>
    <w:rsid w:val="0050677A"/>
    <w:rsid w:val="005108D8"/>
    <w:rsid w:val="005116F9"/>
    <w:rsid w:val="005153A7"/>
    <w:rsid w:val="005200EA"/>
    <w:rsid w:val="005219CF"/>
    <w:rsid w:val="00524875"/>
    <w:rsid w:val="00531534"/>
    <w:rsid w:val="005338D0"/>
    <w:rsid w:val="00534B59"/>
    <w:rsid w:val="00536759"/>
    <w:rsid w:val="00537C62"/>
    <w:rsid w:val="00542867"/>
    <w:rsid w:val="00546970"/>
    <w:rsid w:val="00554E19"/>
    <w:rsid w:val="0056121F"/>
    <w:rsid w:val="005663D5"/>
    <w:rsid w:val="00572505"/>
    <w:rsid w:val="005727BD"/>
    <w:rsid w:val="00574605"/>
    <w:rsid w:val="00580202"/>
    <w:rsid w:val="00582809"/>
    <w:rsid w:val="005871BC"/>
    <w:rsid w:val="0058798C"/>
    <w:rsid w:val="005900FA"/>
    <w:rsid w:val="005935A4"/>
    <w:rsid w:val="005948C2"/>
    <w:rsid w:val="00595DCA"/>
    <w:rsid w:val="0059779B"/>
    <w:rsid w:val="005A209A"/>
    <w:rsid w:val="005A662D"/>
    <w:rsid w:val="005B2391"/>
    <w:rsid w:val="005B35D7"/>
    <w:rsid w:val="005B392A"/>
    <w:rsid w:val="005B3AA3"/>
    <w:rsid w:val="005B6F83"/>
    <w:rsid w:val="005C74FB"/>
    <w:rsid w:val="005D1602"/>
    <w:rsid w:val="005E385F"/>
    <w:rsid w:val="005E5B81"/>
    <w:rsid w:val="005F2CB1"/>
    <w:rsid w:val="005F3025"/>
    <w:rsid w:val="005F4D03"/>
    <w:rsid w:val="005F618C"/>
    <w:rsid w:val="005F70BD"/>
    <w:rsid w:val="006019BB"/>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4F5"/>
    <w:rsid w:val="006377EC"/>
    <w:rsid w:val="00637874"/>
    <w:rsid w:val="0064151F"/>
    <w:rsid w:val="00641533"/>
    <w:rsid w:val="0064208D"/>
    <w:rsid w:val="00643475"/>
    <w:rsid w:val="0064396A"/>
    <w:rsid w:val="0064624E"/>
    <w:rsid w:val="00650AB9"/>
    <w:rsid w:val="006552E2"/>
    <w:rsid w:val="00655733"/>
    <w:rsid w:val="00655ACD"/>
    <w:rsid w:val="0065640A"/>
    <w:rsid w:val="00656A92"/>
    <w:rsid w:val="00656DDE"/>
    <w:rsid w:val="0066011D"/>
    <w:rsid w:val="00660528"/>
    <w:rsid w:val="006607C0"/>
    <w:rsid w:val="006613A6"/>
    <w:rsid w:val="006627A2"/>
    <w:rsid w:val="006634E6"/>
    <w:rsid w:val="00664ED0"/>
    <w:rsid w:val="006655EE"/>
    <w:rsid w:val="00667EE7"/>
    <w:rsid w:val="00670922"/>
    <w:rsid w:val="00670BE1"/>
    <w:rsid w:val="0067218F"/>
    <w:rsid w:val="006741F2"/>
    <w:rsid w:val="00674CC3"/>
    <w:rsid w:val="00675C72"/>
    <w:rsid w:val="006771F9"/>
    <w:rsid w:val="006776D7"/>
    <w:rsid w:val="00681003"/>
    <w:rsid w:val="006817C9"/>
    <w:rsid w:val="00683ECE"/>
    <w:rsid w:val="00684E6E"/>
    <w:rsid w:val="00695FC2"/>
    <w:rsid w:val="00696949"/>
    <w:rsid w:val="00697052"/>
    <w:rsid w:val="006A2D1B"/>
    <w:rsid w:val="006A46FB"/>
    <w:rsid w:val="006A5E28"/>
    <w:rsid w:val="006A697B"/>
    <w:rsid w:val="006A7AFF"/>
    <w:rsid w:val="006B1816"/>
    <w:rsid w:val="006B1FCC"/>
    <w:rsid w:val="006B2099"/>
    <w:rsid w:val="006B50CF"/>
    <w:rsid w:val="006C03B8"/>
    <w:rsid w:val="006C21F2"/>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26EA"/>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204D"/>
    <w:rsid w:val="007B3D2D"/>
    <w:rsid w:val="007B50AE"/>
    <w:rsid w:val="007B51DF"/>
    <w:rsid w:val="007B70D5"/>
    <w:rsid w:val="007C05DD"/>
    <w:rsid w:val="007C23D7"/>
    <w:rsid w:val="007C3D18"/>
    <w:rsid w:val="007C60BF"/>
    <w:rsid w:val="007C6A07"/>
    <w:rsid w:val="007C708A"/>
    <w:rsid w:val="007C75A1"/>
    <w:rsid w:val="007C77A5"/>
    <w:rsid w:val="007D04E5"/>
    <w:rsid w:val="007D5901"/>
    <w:rsid w:val="007D7526"/>
    <w:rsid w:val="007E3F00"/>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5B00"/>
    <w:rsid w:val="00836121"/>
    <w:rsid w:val="008376AC"/>
    <w:rsid w:val="008444E8"/>
    <w:rsid w:val="00844E80"/>
    <w:rsid w:val="00846FE7"/>
    <w:rsid w:val="00850833"/>
    <w:rsid w:val="00850CEC"/>
    <w:rsid w:val="00856911"/>
    <w:rsid w:val="008677FD"/>
    <w:rsid w:val="008706D4"/>
    <w:rsid w:val="00870F8A"/>
    <w:rsid w:val="008719A4"/>
    <w:rsid w:val="00871D23"/>
    <w:rsid w:val="00874312"/>
    <w:rsid w:val="0087437C"/>
    <w:rsid w:val="00875CD7"/>
    <w:rsid w:val="00876B4D"/>
    <w:rsid w:val="00877F18"/>
    <w:rsid w:val="00886AC4"/>
    <w:rsid w:val="00894A88"/>
    <w:rsid w:val="00895386"/>
    <w:rsid w:val="00897CA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923"/>
    <w:rsid w:val="008D34F1"/>
    <w:rsid w:val="008D39D8"/>
    <w:rsid w:val="008D6D1A"/>
    <w:rsid w:val="008E065E"/>
    <w:rsid w:val="008E0927"/>
    <w:rsid w:val="008E1909"/>
    <w:rsid w:val="008F1EAB"/>
    <w:rsid w:val="008F33DC"/>
    <w:rsid w:val="008F477F"/>
    <w:rsid w:val="008F7F25"/>
    <w:rsid w:val="00902350"/>
    <w:rsid w:val="0090336B"/>
    <w:rsid w:val="009053AA"/>
    <w:rsid w:val="00906939"/>
    <w:rsid w:val="00910B7D"/>
    <w:rsid w:val="00911DA4"/>
    <w:rsid w:val="00911DFB"/>
    <w:rsid w:val="009139D9"/>
    <w:rsid w:val="00914AD8"/>
    <w:rsid w:val="00916079"/>
    <w:rsid w:val="00917CE9"/>
    <w:rsid w:val="00920BF2"/>
    <w:rsid w:val="00922010"/>
    <w:rsid w:val="009275E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C8A"/>
    <w:rsid w:val="0097603D"/>
    <w:rsid w:val="00976949"/>
    <w:rsid w:val="00980477"/>
    <w:rsid w:val="00985253"/>
    <w:rsid w:val="009853B3"/>
    <w:rsid w:val="009855C0"/>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0D01"/>
    <w:rsid w:val="009C403E"/>
    <w:rsid w:val="009C4B6D"/>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37E25"/>
    <w:rsid w:val="00A41E2B"/>
    <w:rsid w:val="00A45B74"/>
    <w:rsid w:val="00A52E1D"/>
    <w:rsid w:val="00A56CB9"/>
    <w:rsid w:val="00A61499"/>
    <w:rsid w:val="00A62A77"/>
    <w:rsid w:val="00A62FF7"/>
    <w:rsid w:val="00A63483"/>
    <w:rsid w:val="00A657D7"/>
    <w:rsid w:val="00A660AC"/>
    <w:rsid w:val="00A67B9E"/>
    <w:rsid w:val="00A67E6C"/>
    <w:rsid w:val="00A71B99"/>
    <w:rsid w:val="00A739D0"/>
    <w:rsid w:val="00A7483F"/>
    <w:rsid w:val="00A761D4"/>
    <w:rsid w:val="00A77EC4"/>
    <w:rsid w:val="00A90E61"/>
    <w:rsid w:val="00A92879"/>
    <w:rsid w:val="00A92B89"/>
    <w:rsid w:val="00A9442A"/>
    <w:rsid w:val="00AA016F"/>
    <w:rsid w:val="00AA1ED6"/>
    <w:rsid w:val="00AA4058"/>
    <w:rsid w:val="00AA4612"/>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B1A"/>
    <w:rsid w:val="00B13188"/>
    <w:rsid w:val="00B157F9"/>
    <w:rsid w:val="00B167F1"/>
    <w:rsid w:val="00B1711D"/>
    <w:rsid w:val="00B20256"/>
    <w:rsid w:val="00B20D09"/>
    <w:rsid w:val="00B2763F"/>
    <w:rsid w:val="00B27AAC"/>
    <w:rsid w:val="00B30929"/>
    <w:rsid w:val="00B31E0F"/>
    <w:rsid w:val="00B372AA"/>
    <w:rsid w:val="00B40445"/>
    <w:rsid w:val="00B40986"/>
    <w:rsid w:val="00B41888"/>
    <w:rsid w:val="00B41C1C"/>
    <w:rsid w:val="00B42BDB"/>
    <w:rsid w:val="00B4429E"/>
    <w:rsid w:val="00B45A52"/>
    <w:rsid w:val="00B46175"/>
    <w:rsid w:val="00B6133F"/>
    <w:rsid w:val="00B62AAA"/>
    <w:rsid w:val="00B664C7"/>
    <w:rsid w:val="00B739F6"/>
    <w:rsid w:val="00B81A6C"/>
    <w:rsid w:val="00B85DE5"/>
    <w:rsid w:val="00B87B72"/>
    <w:rsid w:val="00B90F73"/>
    <w:rsid w:val="00B92AB9"/>
    <w:rsid w:val="00B93B59"/>
    <w:rsid w:val="00B9406A"/>
    <w:rsid w:val="00BA2280"/>
    <w:rsid w:val="00BA2A08"/>
    <w:rsid w:val="00BA56D2"/>
    <w:rsid w:val="00BA76E0"/>
    <w:rsid w:val="00BB2A25"/>
    <w:rsid w:val="00BB51E9"/>
    <w:rsid w:val="00BC0FDC"/>
    <w:rsid w:val="00BC3053"/>
    <w:rsid w:val="00BC4D2E"/>
    <w:rsid w:val="00BC6358"/>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67D27"/>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4F4"/>
    <w:rsid w:val="00CF1354"/>
    <w:rsid w:val="00CF3B1F"/>
    <w:rsid w:val="00CF3BF6"/>
    <w:rsid w:val="00CF625B"/>
    <w:rsid w:val="00CF687E"/>
    <w:rsid w:val="00CF794B"/>
    <w:rsid w:val="00D0349B"/>
    <w:rsid w:val="00D04434"/>
    <w:rsid w:val="00D04C86"/>
    <w:rsid w:val="00D10249"/>
    <w:rsid w:val="00D10D0C"/>
    <w:rsid w:val="00D115C3"/>
    <w:rsid w:val="00D11897"/>
    <w:rsid w:val="00D13135"/>
    <w:rsid w:val="00D13E4E"/>
    <w:rsid w:val="00D239A7"/>
    <w:rsid w:val="00D23F47"/>
    <w:rsid w:val="00D3005B"/>
    <w:rsid w:val="00D36E71"/>
    <w:rsid w:val="00D37D87"/>
    <w:rsid w:val="00D40B33"/>
    <w:rsid w:val="00D4318F"/>
    <w:rsid w:val="00D438BF"/>
    <w:rsid w:val="00D440F8"/>
    <w:rsid w:val="00D47384"/>
    <w:rsid w:val="00D546FF"/>
    <w:rsid w:val="00D55AD5"/>
    <w:rsid w:val="00D576CA"/>
    <w:rsid w:val="00D60E13"/>
    <w:rsid w:val="00D61AF5"/>
    <w:rsid w:val="00D62CD5"/>
    <w:rsid w:val="00D63826"/>
    <w:rsid w:val="00D6435F"/>
    <w:rsid w:val="00D652B5"/>
    <w:rsid w:val="00D66155"/>
    <w:rsid w:val="00D708B0"/>
    <w:rsid w:val="00D72A88"/>
    <w:rsid w:val="00D73B59"/>
    <w:rsid w:val="00D77B1D"/>
    <w:rsid w:val="00D8021F"/>
    <w:rsid w:val="00D80383"/>
    <w:rsid w:val="00D823C6"/>
    <w:rsid w:val="00D84764"/>
    <w:rsid w:val="00D86CA3"/>
    <w:rsid w:val="00D871CE"/>
    <w:rsid w:val="00D9196D"/>
    <w:rsid w:val="00D92982"/>
    <w:rsid w:val="00DA305E"/>
    <w:rsid w:val="00DA5007"/>
    <w:rsid w:val="00DA5417"/>
    <w:rsid w:val="00DA56E8"/>
    <w:rsid w:val="00DA6899"/>
    <w:rsid w:val="00DB0A9F"/>
    <w:rsid w:val="00DB377D"/>
    <w:rsid w:val="00DC2D36"/>
    <w:rsid w:val="00DC53EF"/>
    <w:rsid w:val="00DE3FC8"/>
    <w:rsid w:val="00DE5608"/>
    <w:rsid w:val="00DE58D0"/>
    <w:rsid w:val="00DE620A"/>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1A32"/>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B2A"/>
    <w:rsid w:val="00E90395"/>
    <w:rsid w:val="00E90E49"/>
    <w:rsid w:val="00E911A3"/>
    <w:rsid w:val="00E917F9"/>
    <w:rsid w:val="00E9291C"/>
    <w:rsid w:val="00E93FFE"/>
    <w:rsid w:val="00E94F8A"/>
    <w:rsid w:val="00E951E2"/>
    <w:rsid w:val="00EA7A41"/>
    <w:rsid w:val="00EB077B"/>
    <w:rsid w:val="00EB4EA2"/>
    <w:rsid w:val="00EB63C4"/>
    <w:rsid w:val="00EC27C6"/>
    <w:rsid w:val="00EC4207"/>
    <w:rsid w:val="00EC5653"/>
    <w:rsid w:val="00EC60B5"/>
    <w:rsid w:val="00EC71CE"/>
    <w:rsid w:val="00ED1006"/>
    <w:rsid w:val="00EF18FE"/>
    <w:rsid w:val="00EF50FF"/>
    <w:rsid w:val="00EF5787"/>
    <w:rsid w:val="00EF60D0"/>
    <w:rsid w:val="00F0229D"/>
    <w:rsid w:val="00F0528D"/>
    <w:rsid w:val="00F054E2"/>
    <w:rsid w:val="00F06C67"/>
    <w:rsid w:val="00F06DFD"/>
    <w:rsid w:val="00F071D1"/>
    <w:rsid w:val="00F07533"/>
    <w:rsid w:val="00F10629"/>
    <w:rsid w:val="00F15FA5"/>
    <w:rsid w:val="00F209B7"/>
    <w:rsid w:val="00F2376F"/>
    <w:rsid w:val="00F243D8"/>
    <w:rsid w:val="00F30828"/>
    <w:rsid w:val="00F30E15"/>
    <w:rsid w:val="00F313D6"/>
    <w:rsid w:val="00F32D5D"/>
    <w:rsid w:val="00F40F0C"/>
    <w:rsid w:val="00F4766C"/>
    <w:rsid w:val="00F507D1"/>
    <w:rsid w:val="00F519CE"/>
    <w:rsid w:val="00F51ADA"/>
    <w:rsid w:val="00F607C5"/>
    <w:rsid w:val="00F60DEA"/>
    <w:rsid w:val="00F6302A"/>
    <w:rsid w:val="00F64C2B"/>
    <w:rsid w:val="00F651BE"/>
    <w:rsid w:val="00F65AC4"/>
    <w:rsid w:val="00F67F53"/>
    <w:rsid w:val="00F703BE"/>
    <w:rsid w:val="00F715BA"/>
    <w:rsid w:val="00F71D30"/>
    <w:rsid w:val="00F71F69"/>
    <w:rsid w:val="00F72052"/>
    <w:rsid w:val="00F72B72"/>
    <w:rsid w:val="00F74BB9"/>
    <w:rsid w:val="00F75582"/>
    <w:rsid w:val="00F75A7F"/>
    <w:rsid w:val="00F76EFA"/>
    <w:rsid w:val="00F774AF"/>
    <w:rsid w:val="00F804BE"/>
    <w:rsid w:val="00F817CE"/>
    <w:rsid w:val="00F8456C"/>
    <w:rsid w:val="00F859D8"/>
    <w:rsid w:val="00F868F5"/>
    <w:rsid w:val="00F8741C"/>
    <w:rsid w:val="00F9056A"/>
    <w:rsid w:val="00F90F8D"/>
    <w:rsid w:val="00F92782"/>
    <w:rsid w:val="00F93094"/>
    <w:rsid w:val="00F9343A"/>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911DA4"/>
    <w:pPr>
      <w:ind w:left="720"/>
      <w:contextualSpacing/>
    </w:pPr>
  </w:style>
  <w:style w:type="paragraph" w:styleId="NormalWeb">
    <w:name w:val="Normal (Web)"/>
    <w:basedOn w:val="Normal"/>
    <w:uiPriority w:val="99"/>
    <w:semiHidden/>
    <w:unhideWhenUsed/>
    <w:rsid w:val="007326EA"/>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5NUHHDQN7SK2-1476151046-20779</_dlc_DocId>
    <_dlc_DocIdUrl xmlns="f166a696-7b5b-4ccd-9f0c-ffde0cceec81">
      <Url>https://ericsson.sharepoint.com/sites/star/_layouts/15/DocIdRedir.aspx?ID=5NUHHDQN7SK2-1476151046-20779</Url>
      <Description>5NUHHDQN7SK2-1476151046-20779</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65C42-A48A-4742-ADAD-7CA70DF3D81A}">
  <ds:schemaRefs>
    <ds:schemaRef ds:uri="http://schemas.microsoft.com/sharepoint/v3/contenttype/forms"/>
  </ds:schemaRefs>
</ds:datastoreItem>
</file>

<file path=customXml/itemProps2.xml><?xml version="1.0" encoding="utf-8"?>
<ds:datastoreItem xmlns:ds="http://schemas.openxmlformats.org/officeDocument/2006/customXml" ds:itemID="{2F7FC76A-A338-4358-A9DD-2CC5A6185B54}">
  <ds:schemaRefs>
    <ds:schemaRef ds:uri="http://www.w3.org/XML/1998/namespace"/>
    <ds:schemaRef ds:uri="d8762117-8292-4133-b1c7-eab5c6487cfd"/>
    <ds:schemaRef ds:uri="http://purl.org/dc/elements/1.1/"/>
    <ds:schemaRef ds:uri="611109f9-ed58-4498-a270-1fb2086a5321"/>
    <ds:schemaRef ds:uri="http://purl.org/dc/dcmitype/"/>
    <ds:schemaRef ds:uri="f166a696-7b5b-4ccd-9f0c-ffde0cceec81"/>
    <ds:schemaRef ds:uri="http://schemas.microsoft.com/office/2006/documentManagement/types"/>
    <ds:schemaRef ds:uri="http://schemas.openxmlformats.org/package/2006/metadata/core-properties"/>
    <ds:schemaRef ds:uri="http://schemas.microsoft.com/office/infopath/2007/PartnerControls"/>
    <ds:schemaRef ds:uri="http://schemas.microsoft.com/sharepoint/v4"/>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F2A68B8-6D7F-4C25-BA4E-24F986DC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409D6F-A5B5-45F8-B2EB-A4D73B713EB4}">
  <ds:schemaRefs>
    <ds:schemaRef ds:uri="Microsoft.SharePoint.Taxonomy.ContentTypeSync"/>
  </ds:schemaRefs>
</ds:datastoreItem>
</file>

<file path=customXml/itemProps5.xml><?xml version="1.0" encoding="utf-8"?>
<ds:datastoreItem xmlns:ds="http://schemas.openxmlformats.org/officeDocument/2006/customXml" ds:itemID="{82E0C85F-6D6E-4C6F-847E-C7DF1F856381}">
  <ds:schemaRefs>
    <ds:schemaRef ds:uri="http://schemas.microsoft.com/sharepoint/events"/>
  </ds:schemaRefs>
</ds:datastoreItem>
</file>

<file path=customXml/itemProps6.xml><?xml version="1.0" encoding="utf-8"?>
<ds:datastoreItem xmlns:ds="http://schemas.openxmlformats.org/officeDocument/2006/customXml" ds:itemID="{6B0DC15C-0866-49AD-8024-5EA6649AA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35</TotalTime>
  <Pages>3</Pages>
  <Words>933</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44</cp:revision>
  <cp:lastPrinted>2008-01-31T06:09:00Z</cp:lastPrinted>
  <dcterms:created xsi:type="dcterms:W3CDTF">2018-04-05T16:40:00Z</dcterms:created>
  <dcterms:modified xsi:type="dcterms:W3CDTF">2018-04-05T19:55:00Z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683d5381-6d33-4b58-8d85-463829521b32</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